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5B000" w14:textId="77777777" w:rsidR="00E92C55" w:rsidRDefault="00E92C55" w:rsidP="00E92C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ALENSON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EFDF452" w14:textId="77777777" w:rsidR="00E92C55" w:rsidRDefault="00E92C55" w:rsidP="00E92C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Beverley, East Riding of Yorkshire. Yeoman.</w:t>
      </w:r>
    </w:p>
    <w:p w14:paraId="4F92E599" w14:textId="77777777" w:rsidR="00E92C55" w:rsidRDefault="00E92C55" w:rsidP="00E92C55">
      <w:pPr>
        <w:rPr>
          <w:rFonts w:ascii="Times New Roman" w:hAnsi="Times New Roman" w:cs="Times New Roman"/>
        </w:rPr>
      </w:pPr>
    </w:p>
    <w:p w14:paraId="517F096E" w14:textId="77777777" w:rsidR="00E92C55" w:rsidRDefault="00E92C55" w:rsidP="00E92C55">
      <w:pPr>
        <w:rPr>
          <w:rFonts w:ascii="Times New Roman" w:hAnsi="Times New Roman" w:cs="Times New Roman"/>
        </w:rPr>
      </w:pPr>
    </w:p>
    <w:p w14:paraId="11999B8D" w14:textId="77777777" w:rsidR="00E92C55" w:rsidRDefault="00E92C55" w:rsidP="00E92C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Sproxton</w:t>
      </w:r>
      <w:proofErr w:type="spellEnd"/>
      <w:r>
        <w:rPr>
          <w:rFonts w:ascii="Times New Roman" w:hAnsi="Times New Roman" w:cs="Times New Roman"/>
        </w:rPr>
        <w:t>, chaplain(q.v.), brought a plaint of debt against him.</w:t>
      </w:r>
    </w:p>
    <w:p w14:paraId="4CF13ADA" w14:textId="77777777" w:rsidR="00E92C55" w:rsidRDefault="00E92C55" w:rsidP="00E92C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D6B93BC" w14:textId="77777777" w:rsidR="00E92C55" w:rsidRDefault="00E92C55" w:rsidP="00E92C55">
      <w:pPr>
        <w:rPr>
          <w:rFonts w:ascii="Times New Roman" w:hAnsi="Times New Roman" w:cs="Times New Roman"/>
        </w:rPr>
      </w:pPr>
    </w:p>
    <w:p w14:paraId="030F8BA3" w14:textId="77777777" w:rsidR="00E92C55" w:rsidRDefault="00E92C55" w:rsidP="00E92C55">
      <w:pPr>
        <w:rPr>
          <w:rFonts w:ascii="Times New Roman" w:hAnsi="Times New Roman" w:cs="Times New Roman"/>
        </w:rPr>
      </w:pPr>
    </w:p>
    <w:p w14:paraId="066C94C1" w14:textId="77777777" w:rsidR="00E92C55" w:rsidRDefault="00E92C55" w:rsidP="00E92C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January 2019</w:t>
      </w:r>
    </w:p>
    <w:p w14:paraId="6C0FC1B7" w14:textId="77777777" w:rsidR="006B2F86" w:rsidRPr="00E92C55" w:rsidRDefault="00E92C55" w:rsidP="00E92C55">
      <w:bookmarkStart w:id="0" w:name="_GoBack"/>
      <w:bookmarkEnd w:id="0"/>
    </w:p>
    <w:sectPr w:rsidR="006B2F86" w:rsidRPr="00E92C5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A4A25" w14:textId="77777777" w:rsidR="00E92C55" w:rsidRDefault="00E92C55" w:rsidP="00E71FC3">
      <w:r>
        <w:separator/>
      </w:r>
    </w:p>
  </w:endnote>
  <w:endnote w:type="continuationSeparator" w:id="0">
    <w:p w14:paraId="485C438A" w14:textId="77777777" w:rsidR="00E92C55" w:rsidRDefault="00E92C5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052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77574" w14:textId="77777777" w:rsidR="00E92C55" w:rsidRDefault="00E92C55" w:rsidP="00E71FC3">
      <w:r>
        <w:separator/>
      </w:r>
    </w:p>
  </w:footnote>
  <w:footnote w:type="continuationSeparator" w:id="0">
    <w:p w14:paraId="32360BAB" w14:textId="77777777" w:rsidR="00E92C55" w:rsidRDefault="00E92C5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C5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2C5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44962"/>
  <w15:chartTrackingRefBased/>
  <w15:docId w15:val="{08CAF4F0-7CE1-49AC-96E5-AFA42FC6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C5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92C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2019-01-25T21:29:00Z</dcterms:created>
  <dcterms:modified xsi:type="dcterms:W3CDTF">2019-01-25T21:30:00Z</dcterms:modified>
</cp:coreProperties>
</file>